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7A2B0B" w14:textId="77777777" w:rsidR="00C22660" w:rsidRDefault="00C22660" w:rsidP="00C226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FERYMAN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CD1F985" w14:textId="77777777" w:rsidR="00C22660" w:rsidRDefault="00C22660" w:rsidP="00C226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Prior of Burscough, Lancashire.</w:t>
      </w:r>
    </w:p>
    <w:p w14:paraId="7E5E49D1" w14:textId="77777777" w:rsidR="00C22660" w:rsidRDefault="00C22660" w:rsidP="00C22660">
      <w:pPr>
        <w:rPr>
          <w:rFonts w:ascii="Times New Roman" w:hAnsi="Times New Roman" w:cs="Times New Roman"/>
        </w:rPr>
      </w:pPr>
    </w:p>
    <w:p w14:paraId="0242C35A" w14:textId="77777777" w:rsidR="00C22660" w:rsidRDefault="00C22660" w:rsidP="00C22660">
      <w:pPr>
        <w:rPr>
          <w:rFonts w:ascii="Times New Roman" w:hAnsi="Times New Roman" w:cs="Times New Roman"/>
        </w:rPr>
      </w:pPr>
    </w:p>
    <w:p w14:paraId="564D00E0" w14:textId="77777777" w:rsidR="00C22660" w:rsidRDefault="00C22660" w:rsidP="00C226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1457</w:t>
      </w:r>
      <w:r>
        <w:rPr>
          <w:rFonts w:ascii="Times New Roman" w:hAnsi="Times New Roman" w:cs="Times New Roman"/>
        </w:rPr>
        <w:tab/>
        <w:t>He was elected Prior.</w:t>
      </w:r>
    </w:p>
    <w:p w14:paraId="63277F85" w14:textId="77777777" w:rsidR="00C22660" w:rsidRDefault="00C22660" w:rsidP="00C226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(V.C.H. Lancashire vol.2 pp.148-52)</w:t>
      </w:r>
    </w:p>
    <w:p w14:paraId="7D54029B" w14:textId="77777777" w:rsidR="00C22660" w:rsidRDefault="00C22660" w:rsidP="00C226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Isham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14:paraId="1AF4E6BA" w14:textId="77777777" w:rsidR="00C22660" w:rsidRDefault="00C22660" w:rsidP="00C226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E338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0442F22" w14:textId="77777777" w:rsidR="00C22660" w:rsidRDefault="00C22660" w:rsidP="00C22660">
      <w:pPr>
        <w:rPr>
          <w:rFonts w:ascii="Times New Roman" w:hAnsi="Times New Roman" w:cs="Times New Roman"/>
        </w:rPr>
      </w:pPr>
    </w:p>
    <w:p w14:paraId="12D102B9" w14:textId="77777777" w:rsidR="00C22660" w:rsidRDefault="00C22660" w:rsidP="00C22660">
      <w:pPr>
        <w:rPr>
          <w:rFonts w:ascii="Times New Roman" w:hAnsi="Times New Roman" w:cs="Times New Roman"/>
        </w:rPr>
      </w:pPr>
    </w:p>
    <w:p w14:paraId="77621EBD" w14:textId="77777777" w:rsidR="00C22660" w:rsidRDefault="00C22660" w:rsidP="00C226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February 2018</w:t>
      </w:r>
    </w:p>
    <w:p w14:paraId="6BBE2B5F" w14:textId="77777777" w:rsidR="006B2F86" w:rsidRPr="00E71FC3" w:rsidRDefault="00C2266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2E5C45" w14:textId="77777777" w:rsidR="00C22660" w:rsidRDefault="00C22660" w:rsidP="00E71FC3">
      <w:r>
        <w:separator/>
      </w:r>
    </w:p>
  </w:endnote>
  <w:endnote w:type="continuationSeparator" w:id="0">
    <w:p w14:paraId="27F4BA24" w14:textId="77777777" w:rsidR="00C22660" w:rsidRDefault="00C2266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CF63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2D6B1" w14:textId="77777777" w:rsidR="00C22660" w:rsidRDefault="00C22660" w:rsidP="00E71FC3">
      <w:r>
        <w:separator/>
      </w:r>
    </w:p>
  </w:footnote>
  <w:footnote w:type="continuationSeparator" w:id="0">
    <w:p w14:paraId="5A7473F5" w14:textId="77777777" w:rsidR="00C22660" w:rsidRDefault="00C2266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660"/>
    <w:rsid w:val="001A7C09"/>
    <w:rsid w:val="00577BD5"/>
    <w:rsid w:val="00656CBA"/>
    <w:rsid w:val="006A1F77"/>
    <w:rsid w:val="00733BE7"/>
    <w:rsid w:val="00AB52E8"/>
    <w:rsid w:val="00B16D3F"/>
    <w:rsid w:val="00BB41AC"/>
    <w:rsid w:val="00C2266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D60DE9"/>
  <w15:chartTrackingRefBased/>
  <w15:docId w15:val="{612CEC24-3F9D-4D4E-AEFC-D082E5217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266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226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2018-02-28T22:31:00Z</dcterms:created>
  <dcterms:modified xsi:type="dcterms:W3CDTF">2018-02-28T22:31:00Z</dcterms:modified>
</cp:coreProperties>
</file>